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W w:w="9900" w:type="dxa"/>
        <w:tblInd w:w="90" w:type="dxa"/>
        <w:tblCellMar>
          <w:left w:w="144" w:type="dxa"/>
          <w:right w:w="144" w:type="dxa"/>
        </w:tblCellMar>
        <w:tblLook w:val="0000"/>
      </w:tblPr>
      <w:tblGrid>
        <w:gridCol w:w="2892"/>
        <w:gridCol w:w="2958"/>
        <w:gridCol w:w="4050"/>
      </w:tblGrid>
      <w:tr w:rsidR="00E3394D">
        <w:trPr>
          <w:trHeight w:val="1267"/>
        </w:trPr>
        <w:tc>
          <w:tcPr>
            <w:tcW w:w="2892" w:type="dxa"/>
            <w:tcMar>
              <w:left w:w="0" w:type="dxa"/>
              <w:right w:w="0" w:type="dxa"/>
            </w:tcMar>
          </w:tcPr>
          <w:p w:rsidR="002E5D62" w:rsidRDefault="00A96D34" w:rsidP="002E5D62">
            <w:pPr>
              <w:pStyle w:val="CompanyInfo"/>
            </w:pPr>
            <w:r>
              <w:t>Robert C. Byrd Health Science Center</w:t>
            </w:r>
          </w:p>
          <w:p w:rsidR="002E5D62" w:rsidRDefault="00A96D34" w:rsidP="002E5D62">
            <w:pPr>
              <w:pStyle w:val="CompanyInfo"/>
            </w:pPr>
            <w:r>
              <w:t>WVU School of Pharmacy</w:t>
            </w:r>
          </w:p>
          <w:p w:rsidR="002E5D62" w:rsidRDefault="00A96D34" w:rsidP="002E5D62">
            <w:pPr>
              <w:pStyle w:val="CompanyInfo"/>
            </w:pPr>
            <w:r>
              <w:t>Drug Information  Center</w:t>
            </w:r>
          </w:p>
          <w:p w:rsidR="002E5D62" w:rsidRDefault="00A96D34" w:rsidP="002E5D62">
            <w:pPr>
              <w:pStyle w:val="CompanyInfo"/>
            </w:pPr>
            <w:r>
              <w:t>1124 HSN PO Box 9520</w:t>
            </w:r>
          </w:p>
          <w:p w:rsidR="00E3394D" w:rsidRDefault="00A96D34" w:rsidP="002E5D62">
            <w:pPr>
              <w:pStyle w:val="CompanyInfo"/>
            </w:pPr>
            <w:r>
              <w:t>Morgantown, WV 26506-9520</w:t>
            </w:r>
          </w:p>
        </w:tc>
        <w:tc>
          <w:tcPr>
            <w:tcW w:w="2958" w:type="dxa"/>
          </w:tcPr>
          <w:p w:rsidR="002E5D62" w:rsidRDefault="00A96D34" w:rsidP="002E5D62">
            <w:pPr>
              <w:pStyle w:val="CompanyInfo"/>
            </w:pPr>
            <w:r>
              <w:t>Ph: 304-293-6640</w:t>
            </w:r>
          </w:p>
          <w:p w:rsidR="002E5D62" w:rsidRDefault="00A96D34" w:rsidP="002E5D62">
            <w:pPr>
              <w:pStyle w:val="CompanyInfo"/>
            </w:pPr>
            <w:r>
              <w:t xml:space="preserve">       800-352-2501 (in WV)</w:t>
            </w:r>
          </w:p>
          <w:p w:rsidR="00E3394D" w:rsidRDefault="00A96D34" w:rsidP="002E5D62">
            <w:pPr>
              <w:pStyle w:val="CompanyInfo"/>
            </w:pPr>
            <w:r>
              <w:t>Fx: 304-293-7672</w:t>
            </w:r>
          </w:p>
        </w:tc>
        <w:tc>
          <w:tcPr>
            <w:tcW w:w="4050" w:type="dxa"/>
            <w:shd w:val="solid" w:color="auto" w:fill="auto"/>
            <w:vAlign w:val="center"/>
          </w:tcPr>
          <w:p w:rsidR="00E3394D" w:rsidRPr="0049630C" w:rsidRDefault="00A96D34" w:rsidP="002E5D62">
            <w:pPr>
              <w:pStyle w:val="CompanyName"/>
            </w:pPr>
            <w:r>
              <w:t xml:space="preserve">West Virginia </w:t>
            </w:r>
            <w:r>
              <w:t>Center for Drug and Health I</w:t>
            </w:r>
            <w:r>
              <w:t>nformation</w:t>
            </w:r>
          </w:p>
        </w:tc>
      </w:tr>
    </w:tbl>
    <w:p w:rsidR="005E3096" w:rsidRDefault="00A96D34" w:rsidP="005E3096">
      <w:pPr>
        <w:pStyle w:val="DocumentLabel"/>
        <w:tabs>
          <w:tab w:val="left" w:pos="5760"/>
        </w:tabs>
      </w:pPr>
      <w:r w:rsidRPr="0049630C">
        <w:t>Fa</w:t>
      </w:r>
      <w:r>
        <w:t>x</w:t>
      </w:r>
    </w:p>
    <w:tbl>
      <w:tblPr>
        <w:tblW w:w="9540" w:type="dxa"/>
        <w:tblInd w:w="450" w:type="dxa"/>
        <w:tblBorders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21"/>
        <w:gridCol w:w="771"/>
        <w:gridCol w:w="4008"/>
      </w:tblGrid>
      <w:tr w:rsidR="005E3096">
        <w:tc>
          <w:tcPr>
            <w:tcW w:w="540" w:type="dxa"/>
            <w:tcBorders>
              <w:right w:val="nil"/>
            </w:tcBorders>
            <w:vAlign w:val="bottom"/>
          </w:tcPr>
          <w:p w:rsidR="005E3096" w:rsidRPr="0049630C" w:rsidRDefault="00A96D34" w:rsidP="002E5D62">
            <w:pPr>
              <w:rPr>
                <w:rStyle w:val="MessageHeaderLabel"/>
                <w:spacing w:val="-100"/>
                <w:kern w:val="28"/>
              </w:rPr>
            </w:pPr>
            <w:r w:rsidRPr="0049630C">
              <w:rPr>
                <w:rStyle w:val="MessageHeaderLabel"/>
              </w:rPr>
              <w:t>To:</w:t>
            </w:r>
            <w:r>
              <w:rPr>
                <w:rStyle w:val="MessageHeaderLabel"/>
              </w:rPr>
              <w:t xml:space="preserve"> </w:t>
            </w:r>
          </w:p>
        </w:tc>
        <w:tc>
          <w:tcPr>
            <w:tcW w:w="4221" w:type="dxa"/>
            <w:tcBorders>
              <w:top w:val="nil"/>
              <w:left w:val="nil"/>
              <w:right w:val="nil"/>
            </w:tcBorders>
            <w:vAlign w:val="bottom"/>
          </w:tcPr>
          <w:p w:rsidR="005E3096" w:rsidRDefault="00A96D34" w:rsidP="002E5D62">
            <w:pPr>
              <w:pStyle w:val="MessageHeader"/>
            </w:pPr>
            <w:r>
              <w:t>[pharmacy name and store #, if applicable]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:rsidR="005E3096" w:rsidRPr="0049630C" w:rsidRDefault="00A96D34" w:rsidP="002E5D62">
            <w:pPr>
              <w:rPr>
                <w:rStyle w:val="MessageHeaderLabel"/>
              </w:rPr>
            </w:pPr>
            <w:r w:rsidRPr="0049630C">
              <w:rPr>
                <w:rStyle w:val="MessageHeaderLabel"/>
              </w:rPr>
              <w:t>From:</w:t>
            </w:r>
          </w:p>
        </w:tc>
        <w:tc>
          <w:tcPr>
            <w:tcW w:w="4008" w:type="dxa"/>
            <w:tcBorders>
              <w:left w:val="nil"/>
            </w:tcBorders>
            <w:vAlign w:val="bottom"/>
          </w:tcPr>
          <w:p w:rsidR="005E3096" w:rsidRDefault="00A96D34" w:rsidP="002E5D62">
            <w:pPr>
              <w:pStyle w:val="MessageHeader"/>
            </w:pPr>
            <w:r>
              <w:t>WV</w:t>
            </w:r>
            <w:r>
              <w:t xml:space="preserve"> Center for Drug and Health Information</w:t>
            </w:r>
          </w:p>
        </w:tc>
      </w:tr>
      <w:tr w:rsidR="005E3096">
        <w:tc>
          <w:tcPr>
            <w:tcW w:w="540" w:type="dxa"/>
            <w:tcBorders>
              <w:right w:val="nil"/>
            </w:tcBorders>
            <w:vAlign w:val="bottom"/>
          </w:tcPr>
          <w:p w:rsidR="005E3096" w:rsidRPr="00451346" w:rsidRDefault="00A96D34" w:rsidP="002E5D62">
            <w:pPr>
              <w:pStyle w:val="MessageHeader"/>
              <w:rPr>
                <w:rStyle w:val="MessageHeaderLabel"/>
              </w:rPr>
            </w:pPr>
            <w:r w:rsidRPr="00451346">
              <w:rPr>
                <w:rStyle w:val="MessageHeaderLabel"/>
              </w:rPr>
              <w:t>Fax:</w:t>
            </w:r>
          </w:p>
        </w:tc>
        <w:tc>
          <w:tcPr>
            <w:tcW w:w="42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5E3096" w:rsidRDefault="00A96D34" w:rsidP="002E5D62">
            <w:pPr>
              <w:pStyle w:val="MessageHeader"/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5E3096" w:rsidRPr="00451346" w:rsidRDefault="00A96D34" w:rsidP="002E5D62">
            <w:pPr>
              <w:pStyle w:val="MessageHeader"/>
              <w:rPr>
                <w:rStyle w:val="MessageHeaderLabel"/>
              </w:rPr>
            </w:pPr>
            <w:r w:rsidRPr="00451346">
              <w:rPr>
                <w:rStyle w:val="MessageHeaderLabel"/>
              </w:rPr>
              <w:t>Pages:</w:t>
            </w:r>
          </w:p>
        </w:tc>
        <w:tc>
          <w:tcPr>
            <w:tcW w:w="4008" w:type="dxa"/>
            <w:tcBorders>
              <w:left w:val="nil"/>
            </w:tcBorders>
            <w:vAlign w:val="bottom"/>
          </w:tcPr>
          <w:p w:rsidR="005E3096" w:rsidRDefault="00A96D34" w:rsidP="002E5D62">
            <w:pPr>
              <w:pStyle w:val="MessageHeader"/>
            </w:pPr>
            <w:r>
              <w:t># (including cover page)</w:t>
            </w:r>
          </w:p>
        </w:tc>
      </w:tr>
      <w:tr w:rsidR="005E3096">
        <w:tc>
          <w:tcPr>
            <w:tcW w:w="540" w:type="dxa"/>
            <w:tcBorders>
              <w:bottom w:val="nil"/>
              <w:right w:val="nil"/>
            </w:tcBorders>
            <w:vAlign w:val="bottom"/>
          </w:tcPr>
          <w:p w:rsidR="005E3096" w:rsidRPr="00451346" w:rsidRDefault="00A96D34" w:rsidP="002E5D62">
            <w:pPr>
              <w:pStyle w:val="MessageHeader"/>
              <w:rPr>
                <w:rStyle w:val="MessageHeaderLabel"/>
              </w:rPr>
            </w:pPr>
            <w:r w:rsidRPr="00451346">
              <w:rPr>
                <w:rStyle w:val="MessageHeaderLabel"/>
              </w:rPr>
              <w:t>Re:</w:t>
            </w:r>
          </w:p>
        </w:tc>
        <w:tc>
          <w:tcPr>
            <w:tcW w:w="42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E3096" w:rsidRDefault="00A96D34" w:rsidP="002E5D62">
            <w:pPr>
              <w:pStyle w:val="MessageHeader"/>
            </w:pPr>
            <w:r>
              <w:t xml:space="preserve">Patient Health Information </w:t>
            </w: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E3096" w:rsidRPr="00451346" w:rsidRDefault="00A96D34" w:rsidP="002E5D62">
            <w:pPr>
              <w:pStyle w:val="MessageHeader"/>
              <w:rPr>
                <w:rStyle w:val="MessageHeaderLabel"/>
              </w:rPr>
            </w:pPr>
            <w:r w:rsidRPr="00451346">
              <w:rPr>
                <w:rStyle w:val="MessageHeaderLabel"/>
              </w:rPr>
              <w:t>Date:</w:t>
            </w:r>
          </w:p>
        </w:tc>
        <w:tc>
          <w:tcPr>
            <w:tcW w:w="4008" w:type="dxa"/>
            <w:tcBorders>
              <w:left w:val="nil"/>
              <w:bottom w:val="nil"/>
            </w:tcBorders>
            <w:vAlign w:val="bottom"/>
          </w:tcPr>
          <w:p w:rsidR="005E3096" w:rsidRDefault="00A96D34" w:rsidP="002E5D62">
            <w:pPr>
              <w:pStyle w:val="MessageHeader"/>
            </w:pPr>
          </w:p>
        </w:tc>
      </w:tr>
      <w:tr w:rsidR="00897C0B">
        <w:tc>
          <w:tcPr>
            <w:tcW w:w="9540" w:type="dxa"/>
            <w:gridSpan w:val="4"/>
            <w:tcBorders>
              <w:top w:val="nil"/>
              <w:bottom w:val="nil"/>
            </w:tcBorders>
            <w:vAlign w:val="center"/>
          </w:tcPr>
          <w:p w:rsidR="00897C0B" w:rsidRDefault="00A96D34" w:rsidP="005E3096">
            <w:pPr>
              <w:pStyle w:val="MessageHeader"/>
            </w:pPr>
          </w:p>
          <w:p w:rsidR="00897C0B" w:rsidRDefault="00A96D34" w:rsidP="00897C0B">
            <w:r>
              <w:t>Thank you for participating in the patient health information</w:t>
            </w:r>
            <w:r>
              <w:t xml:space="preserve"> service through WV</w:t>
            </w:r>
            <w:r>
              <w:t xml:space="preserve"> Center for Drug and Health Information</w:t>
            </w:r>
            <w:r>
              <w:t>.</w:t>
            </w:r>
          </w:p>
          <w:p w:rsidR="00897C0B" w:rsidRDefault="00A96D34" w:rsidP="00897C0B"/>
          <w:p w:rsidR="00710857" w:rsidRDefault="00A96D34" w:rsidP="00897C0B"/>
          <w:p w:rsidR="00897C0B" w:rsidRDefault="00A96D34" w:rsidP="00710857">
            <w:pPr>
              <w:spacing w:line="300" w:lineRule="auto"/>
            </w:pPr>
            <w:r>
              <w:t>We received your patient’s medicine/health condition questions</w:t>
            </w:r>
            <w:r>
              <w:t xml:space="preserve">. </w:t>
            </w:r>
            <w:r>
              <w:t>Attached is the information your patient requested.</w:t>
            </w:r>
          </w:p>
          <w:p w:rsidR="00897C0B" w:rsidRDefault="00A96D34" w:rsidP="00897C0B"/>
          <w:p w:rsidR="00897C0B" w:rsidRDefault="00A96D34" w:rsidP="00897C0B"/>
          <w:p w:rsidR="00897C0B" w:rsidRDefault="00A96D34" w:rsidP="00897C0B">
            <w:r>
              <w:t xml:space="preserve">If anything else is needed, please contact us at the </w:t>
            </w:r>
            <w:r>
              <w:t xml:space="preserve">WV Center for Drug and </w:t>
            </w:r>
            <w:r>
              <w:t>Health Information.</w:t>
            </w:r>
          </w:p>
          <w:p w:rsidR="00897C0B" w:rsidRDefault="00A96D34" w:rsidP="00897C0B"/>
          <w:p w:rsidR="00897C0B" w:rsidRDefault="00A96D34" w:rsidP="00897C0B"/>
          <w:p w:rsidR="00897C0B" w:rsidRDefault="00A96D34" w:rsidP="00897C0B"/>
          <w:p w:rsidR="00897C0B" w:rsidRDefault="00A96D34" w:rsidP="00897C0B">
            <w:r>
              <w:tab/>
              <w:t>Thanks again!</w:t>
            </w:r>
          </w:p>
          <w:p w:rsidR="00710857" w:rsidRDefault="00A96D34" w:rsidP="00897C0B"/>
          <w:p w:rsidR="00897C0B" w:rsidRDefault="00A96D34" w:rsidP="00897C0B"/>
          <w:p w:rsidR="00897C0B" w:rsidRDefault="00A96D34" w:rsidP="00897C0B"/>
          <w:p w:rsidR="00897C0B" w:rsidRDefault="00A96D34" w:rsidP="00897C0B"/>
          <w:p w:rsidR="00897C0B" w:rsidRDefault="00A96D34" w:rsidP="00897C0B">
            <w:r>
              <w:tab/>
              <w:t>Student Name, PharmD Candidate</w:t>
            </w:r>
          </w:p>
          <w:p w:rsidR="00897C0B" w:rsidRDefault="00A96D34" w:rsidP="00897C0B">
            <w:r>
              <w:tab/>
            </w:r>
          </w:p>
          <w:p w:rsidR="00897C0B" w:rsidRDefault="00A96D34" w:rsidP="00897C0B"/>
          <w:p w:rsidR="00897C0B" w:rsidRPr="00710857" w:rsidRDefault="00A96D34" w:rsidP="00897C0B">
            <w:pPr>
              <w:rPr>
                <w:i/>
                <w:color w:val="FF0000"/>
              </w:rPr>
            </w:pPr>
            <w:r>
              <w:tab/>
            </w:r>
            <w:r w:rsidRPr="00710857">
              <w:rPr>
                <w:i/>
                <w:color w:val="FF0000"/>
              </w:rPr>
              <w:t>Have pharmacist who reviewed your response sign. Delete other names</w:t>
            </w:r>
          </w:p>
          <w:p w:rsidR="00710857" w:rsidRPr="00710857" w:rsidRDefault="00A96D34" w:rsidP="00897C0B">
            <w:pPr>
              <w:rPr>
                <w:i/>
                <w:color w:val="FF0000"/>
              </w:rPr>
            </w:pPr>
          </w:p>
          <w:p w:rsidR="00897C0B" w:rsidRDefault="00A96D34" w:rsidP="00897C0B">
            <w:pPr>
              <w:ind w:firstLine="720"/>
            </w:pPr>
            <w:r>
              <w:t>Marie Abate, BS, PharmD</w:t>
            </w:r>
          </w:p>
          <w:p w:rsidR="00897C0B" w:rsidRDefault="00A96D34" w:rsidP="00897C0B">
            <w:r>
              <w:tab/>
              <w:t>Director, West Virginia Center for Drug and Health Information</w:t>
            </w:r>
          </w:p>
          <w:p w:rsidR="00897C0B" w:rsidRDefault="00A96D34" w:rsidP="00897C0B"/>
          <w:p w:rsidR="00897C0B" w:rsidRDefault="00A96D34" w:rsidP="00897C0B">
            <w:pPr>
              <w:ind w:firstLine="720"/>
            </w:pPr>
          </w:p>
          <w:p w:rsidR="00897C0B" w:rsidRDefault="00A96D34" w:rsidP="00897C0B">
            <w:pPr>
              <w:ind w:firstLine="720"/>
            </w:pPr>
            <w:r>
              <w:t xml:space="preserve">Matthew Blommel, </w:t>
            </w:r>
            <w:r>
              <w:t>PharmD</w:t>
            </w:r>
          </w:p>
          <w:p w:rsidR="00897C0B" w:rsidRDefault="00A96D34" w:rsidP="00897C0B">
            <w:r>
              <w:tab/>
              <w:t>Assistant Director, West Virginia Center for Drug and Health Information</w:t>
            </w:r>
          </w:p>
          <w:p w:rsidR="00897C0B" w:rsidRDefault="00A96D34" w:rsidP="00710857">
            <w:r>
              <w:tab/>
            </w:r>
          </w:p>
          <w:p w:rsidR="00897C0B" w:rsidRDefault="00A96D34" w:rsidP="00897C0B">
            <w:pPr>
              <w:ind w:firstLine="720"/>
            </w:pPr>
          </w:p>
          <w:p w:rsidR="00897C0B" w:rsidRDefault="00A96D34" w:rsidP="00897C0B">
            <w:pPr>
              <w:ind w:firstLine="720"/>
            </w:pPr>
            <w:r>
              <w:t>Lindsay Kalata, PharmD</w:t>
            </w:r>
          </w:p>
          <w:p w:rsidR="00897C0B" w:rsidRDefault="00A96D34" w:rsidP="00535CB1">
            <w:r>
              <w:tab/>
            </w:r>
            <w:r>
              <w:t xml:space="preserve">Pharmacy Resident, </w:t>
            </w:r>
            <w:r>
              <w:t xml:space="preserve">Drug Information </w:t>
            </w:r>
          </w:p>
        </w:tc>
      </w:tr>
    </w:tbl>
    <w:p w:rsidR="000412E5" w:rsidRDefault="00A96D34" w:rsidP="000412E5"/>
    <w:sectPr w:rsidR="000412E5" w:rsidSect="00CB2FB0">
      <w:headerReference w:type="default" r:id="rId6"/>
      <w:footerReference w:type="even" r:id="rId7"/>
      <w:footerReference w:type="default" r:id="rId8"/>
      <w:footerReference w:type="first" r:id="rId9"/>
      <w:pgSz w:w="12240" w:h="15840" w:code="1"/>
      <w:pgMar w:top="965" w:right="1800" w:bottom="1440" w:left="965" w:footer="965" w:gutter="0"/>
      <w:titlePg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A96D34" w:rsidRDefault="00A96D34">
      <w:r>
        <w:separator/>
      </w:r>
    </w:p>
  </w:endnote>
  <w:endnote w:type="continuationSeparator" w:id="1">
    <w:p w:rsidR="00A96D34" w:rsidRDefault="00A96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5E3096" w:rsidRDefault="00A96D3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t>0</w:t>
    </w:r>
    <w:r>
      <w:fldChar w:fldCharType="end"/>
    </w:r>
  </w:p>
  <w:p w:rsidR="005E3096" w:rsidRDefault="00A96D34"/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5E3096" w:rsidRDefault="00A96D34">
    <w:r>
      <w:sym w:font="Wingdings" w:char="F06C"/>
    </w:r>
    <w:r>
      <w:t xml:space="preserve">  Page </w:t>
    </w:r>
    <w:fldSimple w:instr=" PAGE \* Arabic \* MERGEFORMAT ">
      <w:r>
        <w:rPr>
          <w:noProof/>
        </w:rPr>
        <w:t>2</w:t>
      </w:r>
    </w:fldSimple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5E3096" w:rsidRDefault="00A96D34">
    <w:pPr>
      <w:pBdr>
        <w:bottom w:val="single" w:sz="6" w:space="0" w:color="auto"/>
      </w:pBdr>
      <w:spacing w:before="480" w:line="240" w:lineRule="exact"/>
      <w:ind w:left="5400" w:right="-840"/>
      <w:jc w:val="right"/>
    </w:pP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A96D34" w:rsidRDefault="00A96D34">
      <w:r>
        <w:separator/>
      </w:r>
    </w:p>
  </w:footnote>
  <w:footnote w:type="continuationSeparator" w:id="1">
    <w:p w:rsidR="00A96D34" w:rsidRDefault="00A96D34"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5E3096" w:rsidRDefault="00A96D34">
    <w:r>
      <w:tab/>
    </w:r>
    <w:r>
      <w:tab/>
    </w:r>
    <w:r>
      <w:fldChar w:fldCharType="begin"/>
    </w:r>
    <w:r>
      <w:instrText xml:space="preserve"> TIME \@ "MMMM d, yyyy" </w:instrText>
    </w:r>
    <w:r>
      <w:fldChar w:fldCharType="separate"/>
    </w:r>
    <w:r>
      <w:rPr>
        <w:noProof/>
      </w:rPr>
      <w:t>March 6, 2012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7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 w:val="00A96D34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096"/>
    <w:rPr>
      <w:rFonts w:ascii="Arial" w:hAnsi="Arial"/>
      <w:spacing w:val="-5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rsid w:val="005E3096"/>
    <w:pPr>
      <w:spacing w:after="220" w:line="180" w:lineRule="atLeast"/>
      <w:ind w:left="835"/>
      <w:jc w:val="both"/>
    </w:pPr>
  </w:style>
  <w:style w:type="paragraph" w:customStyle="1" w:styleId="CompanyName">
    <w:name w:val="Company Name"/>
    <w:basedOn w:val="Normal"/>
    <w:rsid w:val="005E3096"/>
    <w:pPr>
      <w:keepLines/>
      <w:shd w:val="solid" w:color="auto" w:fill="auto"/>
      <w:spacing w:line="320" w:lineRule="exact"/>
      <w:jc w:val="center"/>
    </w:pPr>
    <w:rPr>
      <w:rFonts w:ascii="Arial Black" w:hAnsi="Arial Black"/>
      <w:spacing w:val="-15"/>
      <w:sz w:val="32"/>
      <w:szCs w:val="32"/>
    </w:rPr>
  </w:style>
  <w:style w:type="paragraph" w:customStyle="1" w:styleId="DocumentLabel">
    <w:name w:val="Document Label"/>
    <w:basedOn w:val="Normal"/>
    <w:rsid w:val="005E3096"/>
    <w:pPr>
      <w:keepNext/>
      <w:keepLines/>
      <w:spacing w:before="400" w:after="120" w:line="240" w:lineRule="atLeast"/>
    </w:pPr>
    <w:rPr>
      <w:rFonts w:ascii="Arial Black" w:hAnsi="Arial Black"/>
      <w:spacing w:val="-100"/>
      <w:kern w:val="28"/>
      <w:sz w:val="108"/>
    </w:rPr>
  </w:style>
  <w:style w:type="character" w:styleId="Emphasis">
    <w:name w:val="Emphasis"/>
    <w:qFormat/>
    <w:rsid w:val="005E3096"/>
    <w:rPr>
      <w:rFonts w:ascii="Arial Black" w:hAnsi="Arial Black"/>
      <w:sz w:val="18"/>
    </w:rPr>
  </w:style>
  <w:style w:type="paragraph" w:styleId="MessageHeader">
    <w:name w:val="Message Header"/>
    <w:basedOn w:val="BodyText"/>
    <w:rsid w:val="005E309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character" w:customStyle="1" w:styleId="MessageHeaderLabel">
    <w:name w:val="Message Header Label"/>
    <w:rsid w:val="005E3096"/>
    <w:rPr>
      <w:rFonts w:ascii="Arial Black" w:hAnsi="Arial Black"/>
      <w:sz w:val="18"/>
    </w:rPr>
  </w:style>
  <w:style w:type="paragraph" w:customStyle="1" w:styleId="MessageHeaderLast">
    <w:name w:val="Message Header Last"/>
    <w:basedOn w:val="MessageHeader"/>
    <w:next w:val="BodyText"/>
    <w:rsid w:val="005E3096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paragraph" w:customStyle="1" w:styleId="CompanyInfo">
    <w:name w:val="Company Info"/>
    <w:basedOn w:val="Normal"/>
    <w:rsid w:val="005E3096"/>
    <w:pPr>
      <w:keepLines/>
      <w:spacing w:line="200" w:lineRule="atLeast"/>
    </w:pPr>
    <w:rPr>
      <w:spacing w:val="-2"/>
      <w:sz w:val="16"/>
    </w:rPr>
  </w:style>
  <w:style w:type="paragraph" w:styleId="BalloonText">
    <w:name w:val="Balloon Text"/>
    <w:basedOn w:val="Normal"/>
    <w:link w:val="BalloonTextChar"/>
    <w:rsid w:val="00713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3DC1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4" Type="http://schemas.openxmlformats.org/officeDocument/2006/relationships/footnotes" Target="footnotes.xml"/><Relationship Id="rId10" Type="http://schemas.openxmlformats.org/officeDocument/2006/relationships/fontTable" Target="fontTable.xml"/><Relationship Id="rId5" Type="http://schemas.openxmlformats.org/officeDocument/2006/relationships/endnotes" Target="endnotes.xml"/><Relationship Id="rId7" Type="http://schemas.openxmlformats.org/officeDocument/2006/relationships/footer" Target="footer1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footer" Target="footer3.xml"/><Relationship Id="rId3" Type="http://schemas.openxmlformats.org/officeDocument/2006/relationships/webSettings" Target="webSettings.xml"/><Relationship Id="rId6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marieabate:Desktop:Fax%20Cover%20Sheet%20-%20Patient%20Health%20Inform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Fax Cover Sheet - Patient Health Information.dotx</Template>
  <TotalTime>0</TotalTime>
  <Pages>1</Pages>
  <Words>165</Words>
  <Characters>945</Characters>
  <Application>Microsoft Word 12.1.0</Application>
  <DocSecurity>0</DocSecurity>
  <Lines>7</Lines>
  <Paragraphs>1</Paragraphs>
  <ScaleCrop>false</ScaleCrop>
  <Manager/>
  <Company>Microsoft Corporation</Company>
  <LinksUpToDate>false</LinksUpToDate>
  <CharactersWithSpaces>1160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Abate</dc:creator>
  <cp:keywords/>
  <dc:description/>
  <cp:lastModifiedBy>Marie Abate</cp:lastModifiedBy>
  <cp:revision>1</cp:revision>
  <cp:lastPrinted>2011-03-21T12:29:00Z</cp:lastPrinted>
  <dcterms:created xsi:type="dcterms:W3CDTF">2012-03-06T17:03:00Z</dcterms:created>
  <dcterms:modified xsi:type="dcterms:W3CDTF">2012-03-06T17:03:00Z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TC010129531033</vt:lpwstr>
  </property>
</Properties>
</file>